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D0C" w:rsidRPr="00CA7C3D" w:rsidRDefault="00427D0C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427D0C" w:rsidRPr="00CA7C3D" w:rsidRDefault="00427D0C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427D0C" w:rsidRPr="00CA7C3D" w:rsidRDefault="00427D0C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27D0C" w:rsidRPr="00CA7C3D" w:rsidRDefault="00427D0C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427D0C" w:rsidRPr="00CA7C3D" w:rsidRDefault="00427D0C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 04.10.2022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 xml:space="preserve"> 272</w:t>
      </w:r>
    </w:p>
    <w:p w:rsidR="00427D0C" w:rsidRPr="00CA7C3D" w:rsidRDefault="00427D0C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427D0C" w:rsidRPr="00CA7C3D" w:rsidRDefault="00427D0C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Найтоповичского сельского поселения Унечского муниципального района Брянской области</w:t>
      </w:r>
    </w:p>
    <w:p w:rsidR="00427D0C" w:rsidRPr="00CA7C3D" w:rsidRDefault="00427D0C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427D0C" w:rsidRPr="00CA7C3D" w:rsidRDefault="00427D0C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427D0C" w:rsidRPr="00FC5F2F" w:rsidRDefault="00427D0C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38</w:t>
      </w:r>
      <w:r w:rsidRPr="00FC5F2F">
        <w:t xml:space="preserve"> «Об утверждении Генерального плана</w:t>
      </w:r>
      <w:r>
        <w:t xml:space="preserve"> Найтоповичского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6-30)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427D0C" w:rsidRDefault="00427D0C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427D0C" w:rsidRPr="00336C1F" w:rsidRDefault="00427D0C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427D0C" w:rsidRPr="00F13FF3" w:rsidRDefault="00427D0C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427D0C" w:rsidRPr="00F13FF3" w:rsidRDefault="00427D0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151944</w:t>
      </w:r>
      <w:r w:rsidRPr="00F13FF3">
        <w:rPr>
          <w:lang w:eastAsia="ru-RU"/>
        </w:rPr>
        <w:t>кв.м;</w:t>
      </w:r>
    </w:p>
    <w:p w:rsidR="00427D0C" w:rsidRPr="00F13FF3" w:rsidRDefault="00427D0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Найтоповичское</w:t>
      </w:r>
      <w:r w:rsidRPr="00F13FF3">
        <w:rPr>
          <w:lang w:eastAsia="ru-RU"/>
        </w:rPr>
        <w:t xml:space="preserve"> сельское поселение;</w:t>
      </w:r>
    </w:p>
    <w:p w:rsidR="00427D0C" w:rsidRPr="00F13FF3" w:rsidRDefault="00427D0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«растениеводство, животноводство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1.1, 1.17</w:t>
      </w:r>
      <w:r w:rsidRPr="00F13FF3">
        <w:rPr>
          <w:lang w:eastAsia="ru-RU"/>
        </w:rPr>
        <w:t>;</w:t>
      </w:r>
    </w:p>
    <w:p w:rsidR="00427D0C" w:rsidRDefault="00427D0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427D0C" w:rsidRPr="00250EE0" w:rsidRDefault="00427D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427D0C" w:rsidRPr="00250EE0" w:rsidRDefault="00427D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 xml:space="preserve">1 077053 </w:t>
      </w:r>
      <w:r w:rsidRPr="00250EE0">
        <w:rPr>
          <w:lang w:eastAsia="ru-RU"/>
        </w:rPr>
        <w:t>кв.м;</w:t>
      </w:r>
    </w:p>
    <w:p w:rsidR="00427D0C" w:rsidRPr="00250EE0" w:rsidRDefault="00427D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адрес участка: Российская Федерация, Брянская область, Унечский муниципальный район, Найтоповичское  сельское  поселение;</w:t>
      </w:r>
    </w:p>
    <w:p w:rsidR="00427D0C" w:rsidRPr="00250EE0" w:rsidRDefault="00427D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использования: «растениеводство, животноводство»-код вида 1.1, 1.17  ;</w:t>
      </w:r>
    </w:p>
    <w:p w:rsidR="00427D0C" w:rsidRDefault="00427D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427D0C" w:rsidRPr="00250EE0" w:rsidRDefault="00427D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427D0C" w:rsidRPr="00250EE0" w:rsidRDefault="00427D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214 832</w:t>
      </w:r>
      <w:r w:rsidRPr="00250EE0">
        <w:rPr>
          <w:lang w:eastAsia="ru-RU"/>
        </w:rPr>
        <w:t>кв.м;</w:t>
      </w:r>
    </w:p>
    <w:p w:rsidR="00427D0C" w:rsidRPr="00250EE0" w:rsidRDefault="00427D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адрес участка: Российская Федерация, Брянская область, Унечский муниципальный район, Найтоповичское  сельское  поселение;</w:t>
      </w:r>
    </w:p>
    <w:p w:rsidR="00427D0C" w:rsidRPr="00250EE0" w:rsidRDefault="00427D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использования: «растениеводство, животноводство»-код вида 1.1, 1.17  ;</w:t>
      </w:r>
    </w:p>
    <w:p w:rsidR="00427D0C" w:rsidRPr="00250EE0" w:rsidRDefault="00427D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427D0C" w:rsidRPr="00250EE0" w:rsidRDefault="00427D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427D0C" w:rsidRPr="00250EE0" w:rsidRDefault="00427D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64655</w:t>
      </w:r>
      <w:r w:rsidRPr="00250EE0">
        <w:rPr>
          <w:lang w:eastAsia="ru-RU"/>
        </w:rPr>
        <w:t>кв.м;</w:t>
      </w:r>
    </w:p>
    <w:p w:rsidR="00427D0C" w:rsidRPr="00250EE0" w:rsidRDefault="00427D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адрес участка: Российская Федерация, Брянская область, Унечский муниципальный район, Найтоповичское  сельское  поселение;</w:t>
      </w:r>
    </w:p>
    <w:p w:rsidR="00427D0C" w:rsidRPr="00250EE0" w:rsidRDefault="00427D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использования: «растениеводство, животноводство»-код вида 1.1, 1.17  ;</w:t>
      </w:r>
    </w:p>
    <w:p w:rsidR="00427D0C" w:rsidRPr="00F13FF3" w:rsidRDefault="00427D0C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427D0C" w:rsidRPr="00F13FF3" w:rsidRDefault="00427D0C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427D0C" w:rsidRPr="00F13FF3" w:rsidRDefault="00427D0C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 xml:space="preserve">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427D0C" w:rsidRPr="0050051F" w:rsidRDefault="00427D0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7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427D0C" w:rsidRPr="0050051F" w:rsidRDefault="00427D0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8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427D0C" w:rsidRPr="0050051F" w:rsidRDefault="00427D0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9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427D0C" w:rsidRDefault="00427D0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10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427D0C" w:rsidRDefault="00427D0C" w:rsidP="00095619">
      <w:pPr>
        <w:spacing w:line="240" w:lineRule="auto"/>
        <w:jc w:val="both"/>
        <w:rPr>
          <w:lang w:eastAsia="ru-RU"/>
        </w:rPr>
      </w:pPr>
    </w:p>
    <w:p w:rsidR="00427D0C" w:rsidRDefault="00427D0C" w:rsidP="00095619">
      <w:pPr>
        <w:spacing w:line="240" w:lineRule="auto"/>
        <w:rPr>
          <w:lang w:eastAsia="ru-RU"/>
        </w:rPr>
      </w:pPr>
    </w:p>
    <w:p w:rsidR="00427D0C" w:rsidRPr="0050051F" w:rsidRDefault="00427D0C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</w:t>
      </w:r>
      <w:r>
        <w:rPr>
          <w:lang w:eastAsia="ru-RU"/>
        </w:rPr>
        <w:t xml:space="preserve">                                                               </w:t>
      </w:r>
      <w:r w:rsidRPr="0050051F">
        <w:rPr>
          <w:lang w:eastAsia="ru-RU"/>
        </w:rPr>
        <w:t xml:space="preserve">        </w:t>
      </w:r>
      <w:r>
        <w:rPr>
          <w:lang w:eastAsia="ru-RU"/>
        </w:rPr>
        <w:t xml:space="preserve">       А.М. Кусков</w:t>
      </w:r>
    </w:p>
    <w:p w:rsidR="00427D0C" w:rsidRPr="0050051F" w:rsidRDefault="00427D0C" w:rsidP="00095619">
      <w:pPr>
        <w:spacing w:line="240" w:lineRule="auto"/>
        <w:rPr>
          <w:lang w:eastAsia="ru-RU"/>
        </w:rPr>
      </w:pPr>
    </w:p>
    <w:p w:rsidR="00427D0C" w:rsidRPr="0050051F" w:rsidRDefault="00427D0C" w:rsidP="00095619">
      <w:pPr>
        <w:spacing w:line="240" w:lineRule="auto"/>
        <w:rPr>
          <w:lang w:eastAsia="ru-RU"/>
        </w:rPr>
      </w:pPr>
    </w:p>
    <w:sectPr w:rsidR="00427D0C" w:rsidRPr="0050051F" w:rsidSect="004A1C49">
      <w:pgSz w:w="11906" w:h="16838" w:code="9"/>
      <w:pgMar w:top="851" w:right="567" w:bottom="993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D0C" w:rsidRDefault="00427D0C" w:rsidP="006F0F01">
      <w:pPr>
        <w:spacing w:line="240" w:lineRule="auto"/>
      </w:pPr>
      <w:r>
        <w:separator/>
      </w:r>
    </w:p>
  </w:endnote>
  <w:endnote w:type="continuationSeparator" w:id="1">
    <w:p w:rsidR="00427D0C" w:rsidRDefault="00427D0C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D0C" w:rsidRDefault="00427D0C" w:rsidP="006F0F01">
      <w:pPr>
        <w:spacing w:line="240" w:lineRule="auto"/>
      </w:pPr>
      <w:r>
        <w:separator/>
      </w:r>
    </w:p>
  </w:footnote>
  <w:footnote w:type="continuationSeparator" w:id="1">
    <w:p w:rsidR="00427D0C" w:rsidRDefault="00427D0C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104A"/>
    <w:rsid w:val="00067840"/>
    <w:rsid w:val="00073686"/>
    <w:rsid w:val="00095619"/>
    <w:rsid w:val="000C24D9"/>
    <w:rsid w:val="000C5ECC"/>
    <w:rsid w:val="000D5161"/>
    <w:rsid w:val="000F29FE"/>
    <w:rsid w:val="0010643C"/>
    <w:rsid w:val="00120638"/>
    <w:rsid w:val="001A43AC"/>
    <w:rsid w:val="001B5E70"/>
    <w:rsid w:val="001F0C9A"/>
    <w:rsid w:val="00250EE0"/>
    <w:rsid w:val="00263661"/>
    <w:rsid w:val="002667AF"/>
    <w:rsid w:val="00336C1F"/>
    <w:rsid w:val="00370C22"/>
    <w:rsid w:val="00372606"/>
    <w:rsid w:val="00427D0C"/>
    <w:rsid w:val="00453CB3"/>
    <w:rsid w:val="00480486"/>
    <w:rsid w:val="00484E3B"/>
    <w:rsid w:val="004919E2"/>
    <w:rsid w:val="004A1C49"/>
    <w:rsid w:val="004A3CDD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C384D"/>
    <w:rsid w:val="005F32CF"/>
    <w:rsid w:val="005F3D37"/>
    <w:rsid w:val="00664215"/>
    <w:rsid w:val="0069515C"/>
    <w:rsid w:val="006B355E"/>
    <w:rsid w:val="006B5B5F"/>
    <w:rsid w:val="006D1CA3"/>
    <w:rsid w:val="006E4F80"/>
    <w:rsid w:val="006F0F01"/>
    <w:rsid w:val="006F3730"/>
    <w:rsid w:val="00764993"/>
    <w:rsid w:val="00817FCC"/>
    <w:rsid w:val="00835A51"/>
    <w:rsid w:val="00853FF7"/>
    <w:rsid w:val="00884B6E"/>
    <w:rsid w:val="008C49C1"/>
    <w:rsid w:val="008E3600"/>
    <w:rsid w:val="008F4FB4"/>
    <w:rsid w:val="008F5718"/>
    <w:rsid w:val="009257BE"/>
    <w:rsid w:val="0093456D"/>
    <w:rsid w:val="009417BB"/>
    <w:rsid w:val="00957BBE"/>
    <w:rsid w:val="009E0AD9"/>
    <w:rsid w:val="00A65F2B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72201"/>
    <w:rsid w:val="00B83C47"/>
    <w:rsid w:val="00B8630F"/>
    <w:rsid w:val="00BC14E3"/>
    <w:rsid w:val="00BE1463"/>
    <w:rsid w:val="00BF05C8"/>
    <w:rsid w:val="00C14927"/>
    <w:rsid w:val="00C17BCE"/>
    <w:rsid w:val="00C27A5F"/>
    <w:rsid w:val="00C64F97"/>
    <w:rsid w:val="00C728E2"/>
    <w:rsid w:val="00C85A88"/>
    <w:rsid w:val="00CA7C3D"/>
    <w:rsid w:val="00CD48C2"/>
    <w:rsid w:val="00D07175"/>
    <w:rsid w:val="00D71959"/>
    <w:rsid w:val="00DC310F"/>
    <w:rsid w:val="00DC35FF"/>
    <w:rsid w:val="00DE4856"/>
    <w:rsid w:val="00E311BA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8E2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26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242</TotalTime>
  <Pages>2</Pages>
  <Words>780</Words>
  <Characters>4452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25</cp:revision>
  <cp:lastPrinted>2022-10-06T13:10:00Z</cp:lastPrinted>
  <dcterms:created xsi:type="dcterms:W3CDTF">2021-06-24T09:26:00Z</dcterms:created>
  <dcterms:modified xsi:type="dcterms:W3CDTF">2022-10-06T13:11:00Z</dcterms:modified>
</cp:coreProperties>
</file>